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74C78CF2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187481">
              <w:rPr>
                <w:b/>
                <w:sz w:val="26"/>
                <w:szCs w:val="26"/>
              </w:rPr>
              <w:t>248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20690A00" w:rsidR="00C44B8B" w:rsidRPr="0052681C" w:rsidRDefault="00DB71C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DB71CA">
              <w:rPr>
                <w:b/>
                <w:sz w:val="26"/>
                <w:szCs w:val="26"/>
                <w:lang w:val="en-US"/>
              </w:rPr>
              <w:t>2326812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7062CB51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5D4478" w:rsidRPr="005D4478">
        <w:rPr>
          <w:b/>
          <w:bCs/>
          <w:sz w:val="26"/>
          <w:szCs w:val="26"/>
        </w:rPr>
        <w:t xml:space="preserve">арматуры к СИП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</w:t>
      </w:r>
      <w:r w:rsidR="00B5764B">
        <w:rPr>
          <w:b/>
          <w:sz w:val="26"/>
          <w:szCs w:val="26"/>
        </w:rPr>
        <w:t>16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B5764B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121503A" w14:textId="77777777" w:rsidR="00187481" w:rsidRDefault="00187481" w:rsidP="001D509D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160F7CB7" w14:textId="77777777" w:rsidR="00187481" w:rsidRDefault="00187481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6B30426F" w14:textId="77777777" w:rsidR="00187481" w:rsidRDefault="00187481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E6A0896" wp14:editId="24D83BF5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180E1" w14:textId="77777777" w:rsidR="00187481" w:rsidRDefault="00187481" w:rsidP="0018748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1680FB33" w14:textId="77777777" w:rsidR="00187481" w:rsidRDefault="00187481" w:rsidP="0018748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187481" w:rsidRPr="00C12BC9" w14:paraId="54BBD19B" w14:textId="77777777" w:rsidTr="0018748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71876FC8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</w:t>
            </w:r>
            <w:r w:rsidR="00EF65A1">
              <w:rPr>
                <w:bCs/>
                <w:sz w:val="24"/>
                <w:szCs w:val="24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Масса, г</w:t>
            </w:r>
          </w:p>
        </w:tc>
      </w:tr>
      <w:tr w:rsidR="00187481" w:rsidRPr="00C12BC9" w14:paraId="417C49FA" w14:textId="77777777" w:rsidTr="0018748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6C261E52" w:rsidR="00187481" w:rsidRPr="00C12BC9" w:rsidRDefault="00187481" w:rsidP="00B5764B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</w:t>
            </w:r>
            <w:r>
              <w:rPr>
                <w:sz w:val="24"/>
                <w:szCs w:val="24"/>
              </w:rPr>
              <w:t>16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498B890D" w:rsidR="00187481" w:rsidRPr="00C12BC9" w:rsidRDefault="00187481" w:rsidP="00B5764B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16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187481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5ECE2C03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95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1CD59392" w:rsidR="00187481" w:rsidRPr="00C12BC9" w:rsidRDefault="00187481" w:rsidP="00B5764B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49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4FBA2558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14:paraId="33379329" w14:textId="77777777" w:rsidR="00C16FD7" w:rsidRDefault="00C16FD7" w:rsidP="00C16FD7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76155ED6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CE43ADE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AB32BB1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A0055C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3FA6F04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981C910" w14:textId="7681B33C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к СИП, впервые поставляемая заводом - изготовителем для нужд </w:t>
      </w:r>
      <w:r w:rsidR="00EF65A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0B5823" w14:textId="104A5C49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65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40EAB7" w14:textId="482168A1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F65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6794A92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462E7F95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0E147FB" w14:textId="58F47EB2" w:rsidR="00C16FD7" w:rsidRDefault="00C16FD7" w:rsidP="00C16FD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Участник закупочных процедур на право заключения договора на поставку арматуры к СИП для нужд </w:t>
      </w:r>
      <w:r w:rsidR="00EF65A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D931B49" w14:textId="77777777" w:rsidR="00C16FD7" w:rsidRDefault="00C16FD7" w:rsidP="00C16FD7">
      <w:pPr>
        <w:pStyle w:val="ad"/>
        <w:numPr>
          <w:ilvl w:val="1"/>
          <w:numId w:val="15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6F8A94B6" w14:textId="364D418B" w:rsidR="00C16FD7" w:rsidRDefault="00C16FD7" w:rsidP="00C16F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87481" w:rsidRPr="00DE1E02">
        <w:rPr>
          <w:sz w:val="24"/>
          <w:szCs w:val="24"/>
        </w:rPr>
        <w:t>ГОСТ 13276 – 79 «Арматура линейная. Общие технические условия»</w:t>
      </w:r>
      <w:r>
        <w:rPr>
          <w:sz w:val="24"/>
          <w:szCs w:val="24"/>
        </w:rPr>
        <w:t>;</w:t>
      </w:r>
    </w:p>
    <w:p w14:paraId="19831749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5211C24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2417C00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53EED8E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2C4D9B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0AA182A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3CBA388" w14:textId="586DC977" w:rsidR="00EF65A1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32780394" w14:textId="77777777" w:rsidR="00C16FD7" w:rsidRDefault="00C16FD7" w:rsidP="00C16F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412E092D" w14:textId="77777777" w:rsidR="00C16FD7" w:rsidRDefault="00C16FD7" w:rsidP="00C16F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22D6F8" w14:textId="77777777" w:rsidR="00C16FD7" w:rsidRDefault="00C16FD7" w:rsidP="00C16F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99DB6D8" w14:textId="77777777" w:rsidR="00C16FD7" w:rsidRDefault="00C16FD7" w:rsidP="00C16FD7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27C52A2" w14:textId="77777777" w:rsidR="00C16FD7" w:rsidRDefault="00C16FD7" w:rsidP="00C16F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2991-85, ГОСТ 23216-78, </w:t>
      </w:r>
      <w:r>
        <w:rPr>
          <w:color w:val="000000"/>
          <w:sz w:val="24"/>
          <w:szCs w:val="24"/>
        </w:rPr>
        <w:t>ГОСТ 14192-96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67B0CB6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9A35F55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B8D2913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16DBF02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A456202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CD95A2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3F23674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1FC85F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6C23F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66CDA4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5EBF5DA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438DFA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AA8B3C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53AC475A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33A1746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69B8829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07C35B6C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C96FF7F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к СИП по ГОСТ 18620-86 должна быть нанесена на видном месте и содержать следующие данные: </w:t>
      </w:r>
    </w:p>
    <w:p w14:paraId="77D48CFD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lastRenderedPageBreak/>
        <w:t>обозначение типа арматуры к СИП;</w:t>
      </w:r>
    </w:p>
    <w:p w14:paraId="3031CECE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14:paraId="01D78949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14:paraId="44BA5DD5" w14:textId="77777777" w:rsidR="00C16FD7" w:rsidRDefault="00C16FD7" w:rsidP="00C16F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CAE8395" w14:textId="77777777" w:rsidR="00C16FD7" w:rsidRDefault="00C16FD7" w:rsidP="00C16FD7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к СИП. </w:t>
      </w:r>
    </w:p>
    <w:p w14:paraId="0DFAB563" w14:textId="77777777" w:rsidR="00C16FD7" w:rsidRDefault="00C16FD7" w:rsidP="00C16F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60D4AAA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6F64256" w14:textId="31DE1CB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</w:t>
      </w:r>
      <w:r w:rsidR="00EF65A1">
        <w:rPr>
          <w:szCs w:val="24"/>
        </w:rPr>
        <w:t>ПАО</w:t>
      </w:r>
      <w:r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505BAA45" w14:textId="77777777" w:rsidR="00C16FD7" w:rsidRDefault="00C16FD7" w:rsidP="00C16F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9FE86A" w14:textId="77777777" w:rsidR="00C16FD7" w:rsidRDefault="00C16FD7" w:rsidP="00C16F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A4120E" w14:textId="77777777" w:rsidR="00C16FD7" w:rsidRDefault="00C16FD7" w:rsidP="00C16FD7">
      <w:pPr>
        <w:rPr>
          <w:sz w:val="26"/>
          <w:szCs w:val="26"/>
        </w:rPr>
      </w:pPr>
    </w:p>
    <w:p w14:paraId="3D55A456" w14:textId="77777777" w:rsidR="00C16FD7" w:rsidRDefault="00C16FD7" w:rsidP="00C16FD7">
      <w:pPr>
        <w:rPr>
          <w:sz w:val="26"/>
          <w:szCs w:val="26"/>
        </w:rPr>
      </w:pPr>
    </w:p>
    <w:p w14:paraId="198E5DD2" w14:textId="77777777" w:rsidR="00C16FD7" w:rsidRDefault="00C16FD7" w:rsidP="00C16FD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5B20E52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14:paraId="1ADC08C7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6497B7C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4A969F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812AED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16FD7" w:rsidRDefault="008A5CA5" w:rsidP="00C16FD7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C16FD7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815A6" w14:textId="77777777" w:rsidR="00866373" w:rsidRDefault="00866373">
      <w:r>
        <w:separator/>
      </w:r>
    </w:p>
  </w:endnote>
  <w:endnote w:type="continuationSeparator" w:id="0">
    <w:p w14:paraId="2F6B6F1B" w14:textId="77777777" w:rsidR="00866373" w:rsidRDefault="0086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C4F35" w14:textId="77777777" w:rsidR="00866373" w:rsidRDefault="00866373">
      <w:r>
        <w:separator/>
      </w:r>
    </w:p>
  </w:footnote>
  <w:footnote w:type="continuationSeparator" w:id="0">
    <w:p w14:paraId="386496EE" w14:textId="77777777" w:rsidR="00866373" w:rsidRDefault="00866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4D7E6F4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8748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6B9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478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00C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373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1CB"/>
    <w:rsid w:val="00C15F03"/>
    <w:rsid w:val="00C15F94"/>
    <w:rsid w:val="00C16173"/>
    <w:rsid w:val="00C16FD7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5A1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25575496-49D1-4155-B57D-ED4A8041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AD2D7-1B55-4BD0-9EB3-017E86616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6995B20-4904-4353-958F-695A15EB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2010-09-30T14:29:00Z</cp:lastPrinted>
  <dcterms:created xsi:type="dcterms:W3CDTF">2016-10-04T08:54:00Z</dcterms:created>
  <dcterms:modified xsi:type="dcterms:W3CDTF">2018-09-26T08:38:00Z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